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0B870E89" w14:textId="0411E0F6" w:rsidR="003D33F7" w:rsidRDefault="00046FAD"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Pr>
          <w:rFonts w:ascii="Arial" w:hAnsi="Arial"/>
          <w:i/>
          <w:iCs/>
        </w:rPr>
        <w:t xml:space="preserve">link. </w:t>
      </w:r>
      <w:hyperlink r:id="rId10" w:history="1">
        <w:r w:rsidR="00C62086" w:rsidRPr="00F564BB">
          <w:rPr>
            <w:rStyle w:val="Hyperlink"/>
            <w:rFonts w:ascii="Arial" w:hAnsi="Arial" w:cs="Arial"/>
          </w:rPr>
          <w:t>https://www.canva.com/design/DAG-aSBHt24/M_ruipH3me43KOPgl8lmdA/edit?utm_content=DAG-aSBHt24&amp;utm_campaign=designshare&amp;utm_medium=link2&amp;utm_source=sharebutton</w:t>
        </w:r>
      </w:hyperlink>
    </w:p>
    <w:p w14:paraId="3DE7407D" w14:textId="77777777" w:rsidR="00C62086" w:rsidRPr="00C62086" w:rsidRDefault="00C62086" w:rsidP="00F5141C">
      <w:pPr>
        <w:rPr>
          <w:rFonts w:ascii="Arial" w:hAnsi="Arial" w:cs="Arial"/>
          <w:i/>
          <w:iCs/>
        </w:rPr>
      </w:pPr>
    </w:p>
    <w:p w14:paraId="1C081001" w14:textId="64AB9BED" w:rsidR="003D33F7" w:rsidRPr="00C62086" w:rsidRDefault="003D33F7" w:rsidP="00F5141C">
      <w:pPr>
        <w:rPr>
          <w:rFonts w:ascii="Arial" w:hAnsi="Arial" w:cs="Arial"/>
          <w:i/>
          <w:iCs/>
        </w:rPr>
      </w:pPr>
      <w:r w:rsidRPr="00C62086">
        <w:rPr>
          <w:rFonts w:ascii="Arial" w:hAnsi="Arial" w:cs="Arial"/>
          <w:i/>
          <w:iCs/>
        </w:rPr>
        <w:t xml:space="preserve">HK logos are available </w:t>
      </w:r>
      <w:hyperlink r:id="rId11" w:history="1">
        <w:r w:rsidRPr="00C62086">
          <w:rPr>
            <w:rStyle w:val="Hyperlink"/>
            <w:rFonts w:ascii="Arial" w:hAnsi="Arial" w:cs="Arial"/>
            <w:i/>
            <w:iCs/>
          </w:rPr>
          <w:t>here</w:t>
        </w:r>
      </w:hyperlink>
      <w:r w:rsidRPr="00C62086">
        <w:rPr>
          <w:rFonts w:ascii="Arial" w:hAnsi="Arial" w:cs="Arial"/>
          <w:i/>
          <w:iCs/>
        </w:rPr>
        <w:t xml:space="preserve">. </w:t>
      </w:r>
    </w:p>
    <w:p w14:paraId="4F52DD12" w14:textId="77777777" w:rsidR="00F5141C" w:rsidRPr="00C62086" w:rsidRDefault="00F5141C" w:rsidP="00F5141C">
      <w:pPr>
        <w:rPr>
          <w:rFonts w:ascii="Arial" w:hAnsi="Arial" w:cs="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79FB7BFB" w14:textId="40ADA963" w:rsidR="001D587F" w:rsidRPr="001D587F" w:rsidRDefault="00F5684B" w:rsidP="001D587F">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D43ABC">
        <w:rPr>
          <w:rFonts w:ascii="Arial" w:hAnsi="Arial"/>
        </w:rPr>
        <w:t>Annette Billings</w:t>
      </w:r>
      <w:r w:rsidR="00CA10F9" w:rsidRPr="00CA10F9">
        <w:rPr>
          <w:rFonts w:ascii="Arial" w:hAnsi="Arial"/>
        </w:rPr>
        <w:t xml:space="preserve"> </w:t>
      </w:r>
      <w:r w:rsidR="00F5141C" w:rsidRPr="00F5141C">
        <w:rPr>
          <w:rFonts w:ascii="Arial" w:hAnsi="Arial"/>
        </w:rPr>
        <w:t>for a presentation of “</w:t>
      </w:r>
      <w:r w:rsidR="00D43ABC">
        <w:rPr>
          <w:rFonts w:ascii="Arial" w:hAnsi="Arial"/>
        </w:rPr>
        <w:t>Let Me Tell You a Story</w:t>
      </w:r>
      <w:r w:rsidR="00B469DC">
        <w:rPr>
          <w:rFonts w:ascii="Arial" w:hAnsi="Arial"/>
        </w:rPr>
        <w:t>.</w:t>
      </w:r>
      <w:r>
        <w:rPr>
          <w:rFonts w:ascii="Arial" w:hAnsi="Arial"/>
        </w:rPr>
        <w:t xml:space="preserve">” </w:t>
      </w:r>
      <w:r w:rsidR="001D587F" w:rsidRPr="001D587F">
        <w:rPr>
          <w:rFonts w:ascii="Arial" w:hAnsi="Arial"/>
        </w:rPr>
        <w:t xml:space="preserve">Using the rhythms of poetry, Annette Billings spins stories about Kansas and the people who live here. She draws upon the rich traditions of African American storytelling and engages audiences of all ages in a world filled with joy, hope, humor. Join “Miss Netta Bee” as she uses the power of words to connect people over time and across generations. </w:t>
      </w:r>
    </w:p>
    <w:p w14:paraId="5063B6DB" w14:textId="3FD0469E"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46FAD"/>
    <w:rsid w:val="000A2129"/>
    <w:rsid w:val="000A4C31"/>
    <w:rsid w:val="00182B2D"/>
    <w:rsid w:val="001D587F"/>
    <w:rsid w:val="001E18DC"/>
    <w:rsid w:val="0021581F"/>
    <w:rsid w:val="00250E9C"/>
    <w:rsid w:val="002B7B06"/>
    <w:rsid w:val="00321389"/>
    <w:rsid w:val="003904A0"/>
    <w:rsid w:val="003D33F7"/>
    <w:rsid w:val="00487C83"/>
    <w:rsid w:val="004F7520"/>
    <w:rsid w:val="00534683"/>
    <w:rsid w:val="00535E90"/>
    <w:rsid w:val="006264D6"/>
    <w:rsid w:val="007358C4"/>
    <w:rsid w:val="007618FC"/>
    <w:rsid w:val="009A09E8"/>
    <w:rsid w:val="009F009B"/>
    <w:rsid w:val="00A075FC"/>
    <w:rsid w:val="00A25917"/>
    <w:rsid w:val="00AC08EF"/>
    <w:rsid w:val="00AD537C"/>
    <w:rsid w:val="00B469DC"/>
    <w:rsid w:val="00BE61A3"/>
    <w:rsid w:val="00C01CFD"/>
    <w:rsid w:val="00C32CD9"/>
    <w:rsid w:val="00C62086"/>
    <w:rsid w:val="00CA10F9"/>
    <w:rsid w:val="00D43ABC"/>
    <w:rsid w:val="00D74216"/>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aSBHt24/M_ruipH3me43KOPgl8lmdA/edit?utm_content=DAG-aSBHt24&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aSBHt24/M_ruipH3me43KOPgl8lmdA/edit?utm_content=DAG-aSBHt24&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2.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13</TotalTime>
  <Pages>1</Pages>
  <Words>370</Words>
  <Characters>1869</Characters>
  <Application>Microsoft Office Word</Application>
  <DocSecurity>0</DocSecurity>
  <Lines>62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13</cp:revision>
  <cp:lastPrinted>2026-01-15T20:08:00Z</cp:lastPrinted>
  <dcterms:created xsi:type="dcterms:W3CDTF">2026-01-14T17:21:00Z</dcterms:created>
  <dcterms:modified xsi:type="dcterms:W3CDTF">2026-01-15T20:24:00Z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